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F61" w:rsidRDefault="00FD2F61" w:rsidP="00FD2F61">
      <w:pPr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</w:rPr>
        <w:t>Robert ELYOT</w:t>
      </w: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fl.1484)</w:t>
      </w:r>
    </w:p>
    <w:p w:rsidR="00FD2F61" w:rsidRDefault="00FD2F61" w:rsidP="00FD2F61">
      <w:pPr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of Northampton. Butcher.</w:t>
      </w:r>
    </w:p>
    <w:p w:rsidR="00FD2F61" w:rsidRDefault="00FD2F61" w:rsidP="00FD2F61">
      <w:pPr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u w:val="none"/>
        </w:rPr>
      </w:pPr>
    </w:p>
    <w:p w:rsidR="00FD2F61" w:rsidRDefault="00FD2F61" w:rsidP="00FD2F61">
      <w:pPr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u w:val="none"/>
        </w:rPr>
      </w:pPr>
    </w:p>
    <w:p w:rsidR="00FD2F61" w:rsidRDefault="00FD2F61" w:rsidP="00FD2F61">
      <w:pPr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ab/>
        <w:t>1484</w:t>
      </w: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Chauncy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 xml:space="preserve">(q.v.) brought a plaint of debt against him,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Butby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(q.v.)</w:t>
      </w:r>
    </w:p>
    <w:p w:rsidR="00FD2F61" w:rsidRDefault="00FD2F61" w:rsidP="00FD2F61">
      <w:pPr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ab/>
        <w:t xml:space="preserve">and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Dawene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(q.v.) all of Northampton.</w:t>
      </w:r>
    </w:p>
    <w:p w:rsidR="00FD2F61" w:rsidRDefault="00FD2F61" w:rsidP="00FD2F61">
      <w:pPr>
        <w:rPr>
          <w:rFonts w:ascii="Times New Roman" w:eastAsia="Calibri" w:hAnsi="Times New Roman" w:cs="Times New Roman"/>
        </w:rPr>
      </w:pP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ab/>
      </w:r>
      <w:r>
        <w:rPr>
          <w:rFonts w:ascii="Times New Roman" w:eastAsia="Calibri" w:hAnsi="Times New Roman" w:cs="Times New Roman"/>
        </w:rPr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FD2F61" w:rsidRDefault="00FD2F61" w:rsidP="00FD2F61">
      <w:pPr>
        <w:rPr>
          <w:rFonts w:ascii="Times New Roman" w:eastAsia="Calibri" w:hAnsi="Times New Roman" w:cs="Times New Roman"/>
        </w:rPr>
      </w:pPr>
    </w:p>
    <w:p w:rsidR="00FD2F61" w:rsidRDefault="00FD2F61" w:rsidP="00FD2F61">
      <w:pPr>
        <w:rPr>
          <w:rFonts w:ascii="Times New Roman" w:eastAsia="Calibri" w:hAnsi="Times New Roman" w:cs="Times New Roman"/>
        </w:rPr>
      </w:pPr>
    </w:p>
    <w:p w:rsidR="00FD2F61" w:rsidRPr="00E32A1B" w:rsidRDefault="00FD2F61" w:rsidP="00FD2F61">
      <w:pPr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7 June 2017</w:t>
      </w:r>
    </w:p>
    <w:p w:rsidR="006B2F86" w:rsidRPr="00E71FC3" w:rsidRDefault="00FD2F6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F61" w:rsidRDefault="00FD2F61" w:rsidP="00E71FC3">
      <w:r>
        <w:separator/>
      </w:r>
    </w:p>
  </w:endnote>
  <w:endnote w:type="continuationSeparator" w:id="0">
    <w:p w:rsidR="00FD2F61" w:rsidRDefault="00FD2F6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F61" w:rsidRDefault="00FD2F61" w:rsidP="00E71FC3">
      <w:r>
        <w:separator/>
      </w:r>
    </w:p>
  </w:footnote>
  <w:footnote w:type="continuationSeparator" w:id="0">
    <w:p w:rsidR="00FD2F61" w:rsidRDefault="00FD2F6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F6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D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A8AE90-6068-47BF-91AB-BE1750FE9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D2F6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D2F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2017-06-10T19:24:00Z</dcterms:created>
  <dcterms:modified xsi:type="dcterms:W3CDTF">2017-06-10T19:25:00Z</dcterms:modified>
</cp:coreProperties>
</file>